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3A1E3" w14:textId="28127380" w:rsidR="00AF257A" w:rsidRPr="005B5BEE" w:rsidRDefault="00863073" w:rsidP="00C5773F">
      <w:pPr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 </w:t>
      </w:r>
    </w:p>
    <w:p w14:paraId="26510F16" w14:textId="0EBC8C79" w:rsidR="00D103E1" w:rsidRDefault="00D103E1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7265AA63" w14:textId="1406D719" w:rsidR="00D103E1" w:rsidRDefault="00D103E1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FRESH BAKED SOURDOUGH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E54BE2">
        <w:rPr>
          <w:rFonts w:ascii="Arial" w:hAnsi="Arial" w:cs="Arial"/>
          <w:sz w:val="21"/>
          <w:szCs w:val="21"/>
        </w:rPr>
        <w:t>c</w:t>
      </w:r>
      <w:r w:rsidR="00CB5755">
        <w:rPr>
          <w:rFonts w:ascii="Arial" w:hAnsi="Arial" w:cs="Arial"/>
          <w:sz w:val="21"/>
          <w:szCs w:val="21"/>
        </w:rPr>
        <w:t>ultured</w:t>
      </w:r>
      <w:r>
        <w:rPr>
          <w:rFonts w:ascii="Arial" w:hAnsi="Arial" w:cs="Arial"/>
          <w:sz w:val="21"/>
          <w:szCs w:val="21"/>
        </w:rPr>
        <w:t xml:space="preserve"> butter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proofErr w:type="gramStart"/>
      <w:r w:rsidR="00FE134D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 xml:space="preserve">  5</w:t>
      </w:r>
      <w:proofErr w:type="gramEnd"/>
    </w:p>
    <w:p w14:paraId="3272DDD5" w14:textId="39562BFB" w:rsidR="00D103E1" w:rsidRDefault="00D103E1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A3A4881" w14:textId="4CA399E1" w:rsidR="00D103E1" w:rsidRDefault="00D13565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PUMPKIN &amp; SWEET POTATO SOUP</w:t>
      </w:r>
      <w:r w:rsidR="007F6022">
        <w:rPr>
          <w:rFonts w:ascii="Arial" w:hAnsi="Arial" w:cs="Arial"/>
          <w:sz w:val="21"/>
          <w:szCs w:val="21"/>
        </w:rPr>
        <w:tab/>
      </w:r>
      <w:r w:rsidR="007F6022">
        <w:rPr>
          <w:rFonts w:ascii="Arial" w:hAnsi="Arial" w:cs="Arial"/>
          <w:sz w:val="21"/>
          <w:szCs w:val="21"/>
        </w:rPr>
        <w:tab/>
      </w:r>
      <w:r w:rsidR="003228C6">
        <w:rPr>
          <w:rFonts w:ascii="Arial" w:hAnsi="Arial" w:cs="Arial"/>
          <w:sz w:val="21"/>
          <w:szCs w:val="21"/>
        </w:rPr>
        <w:t>basil, s</w:t>
      </w:r>
      <w:r w:rsidR="00B45597">
        <w:rPr>
          <w:rFonts w:ascii="Arial" w:hAnsi="Arial" w:cs="Arial"/>
          <w:sz w:val="21"/>
          <w:szCs w:val="21"/>
        </w:rPr>
        <w:t>ourdough</w:t>
      </w:r>
      <w:r w:rsidR="00B45597">
        <w:rPr>
          <w:rFonts w:ascii="Arial" w:hAnsi="Arial" w:cs="Arial"/>
          <w:sz w:val="21"/>
          <w:szCs w:val="21"/>
        </w:rPr>
        <w:tab/>
      </w:r>
      <w:r w:rsidR="00D103E1">
        <w:rPr>
          <w:rFonts w:ascii="Arial" w:hAnsi="Arial" w:cs="Arial"/>
          <w:sz w:val="21"/>
          <w:szCs w:val="21"/>
        </w:rPr>
        <w:tab/>
      </w:r>
      <w:r w:rsidR="004256E4">
        <w:rPr>
          <w:rFonts w:ascii="Arial" w:hAnsi="Arial" w:cs="Arial"/>
          <w:sz w:val="21"/>
          <w:szCs w:val="21"/>
        </w:rPr>
        <w:tab/>
      </w:r>
      <w:r w:rsidR="00D103E1">
        <w:rPr>
          <w:rFonts w:ascii="Arial" w:hAnsi="Arial" w:cs="Arial"/>
          <w:sz w:val="21"/>
          <w:szCs w:val="21"/>
        </w:rPr>
        <w:t>1</w:t>
      </w:r>
      <w:r w:rsidR="004256E4">
        <w:rPr>
          <w:rFonts w:ascii="Arial" w:hAnsi="Arial" w:cs="Arial"/>
          <w:sz w:val="21"/>
          <w:szCs w:val="21"/>
        </w:rPr>
        <w:t>4</w:t>
      </w:r>
    </w:p>
    <w:p w14:paraId="05F54EA8" w14:textId="2ED73563" w:rsidR="00D103E1" w:rsidRDefault="00D103E1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1127D857" w14:textId="1DEE0C8C" w:rsidR="00D103E1" w:rsidRDefault="00700F56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CHICKEN LIVE</w:t>
      </w:r>
      <w:r w:rsidR="00F14D17">
        <w:rPr>
          <w:rFonts w:ascii="Arial" w:hAnsi="Arial" w:cs="Arial"/>
          <w:sz w:val="21"/>
          <w:szCs w:val="21"/>
        </w:rPr>
        <w:t>R</w:t>
      </w:r>
      <w:r>
        <w:rPr>
          <w:rFonts w:ascii="Arial" w:hAnsi="Arial" w:cs="Arial"/>
          <w:sz w:val="21"/>
          <w:szCs w:val="21"/>
        </w:rPr>
        <w:t xml:space="preserve"> PARFAIT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D103E1">
        <w:rPr>
          <w:rFonts w:ascii="Arial" w:hAnsi="Arial" w:cs="Arial"/>
          <w:sz w:val="21"/>
          <w:szCs w:val="21"/>
        </w:rPr>
        <w:tab/>
      </w:r>
      <w:r w:rsidR="00E54BE2">
        <w:rPr>
          <w:rFonts w:ascii="Arial" w:hAnsi="Arial" w:cs="Arial"/>
          <w:sz w:val="21"/>
          <w:szCs w:val="21"/>
        </w:rPr>
        <w:t>p</w:t>
      </w:r>
      <w:r w:rsidR="00853187">
        <w:rPr>
          <w:rFonts w:ascii="Arial" w:hAnsi="Arial" w:cs="Arial"/>
          <w:sz w:val="21"/>
          <w:szCs w:val="21"/>
        </w:rPr>
        <w:t>iccalilli, sourdough</w:t>
      </w:r>
      <w:r w:rsidR="00864F18">
        <w:rPr>
          <w:rFonts w:ascii="Arial" w:hAnsi="Arial" w:cs="Arial"/>
          <w:sz w:val="21"/>
          <w:szCs w:val="21"/>
        </w:rPr>
        <w:tab/>
      </w:r>
      <w:r w:rsidR="00FE134D">
        <w:rPr>
          <w:rFonts w:ascii="Arial" w:hAnsi="Arial" w:cs="Arial"/>
          <w:sz w:val="21"/>
          <w:szCs w:val="21"/>
        </w:rPr>
        <w:tab/>
      </w:r>
      <w:r w:rsidR="00D103E1">
        <w:rPr>
          <w:rFonts w:ascii="Arial" w:hAnsi="Arial" w:cs="Arial"/>
          <w:sz w:val="21"/>
          <w:szCs w:val="21"/>
        </w:rPr>
        <w:tab/>
        <w:t>2</w:t>
      </w:r>
      <w:r w:rsidR="00853187">
        <w:rPr>
          <w:rFonts w:ascii="Arial" w:hAnsi="Arial" w:cs="Arial"/>
          <w:sz w:val="21"/>
          <w:szCs w:val="21"/>
        </w:rPr>
        <w:t>2</w:t>
      </w:r>
    </w:p>
    <w:p w14:paraId="4E7E2C02" w14:textId="2E18A519" w:rsidR="00D103E1" w:rsidRDefault="00D103E1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C51D08F" w14:textId="648150EF" w:rsidR="00DC7CE0" w:rsidRDefault="004256E4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</w:t>
      </w:r>
      <w:r w:rsidR="00FE134D">
        <w:rPr>
          <w:rFonts w:ascii="Arial" w:hAnsi="Arial" w:cs="Arial"/>
          <w:sz w:val="21"/>
          <w:szCs w:val="21"/>
        </w:rPr>
        <w:t>PP</w:t>
      </w:r>
      <w:r>
        <w:rPr>
          <w:rFonts w:ascii="Arial" w:hAnsi="Arial" w:cs="Arial"/>
          <w:sz w:val="21"/>
          <w:szCs w:val="21"/>
        </w:rPr>
        <w:t>A</w:t>
      </w:r>
      <w:r w:rsidR="00FE134D">
        <w:rPr>
          <w:rFonts w:ascii="Arial" w:hAnsi="Arial" w:cs="Arial"/>
          <w:sz w:val="21"/>
          <w:szCs w:val="21"/>
        </w:rPr>
        <w:t>R</w:t>
      </w:r>
      <w:r>
        <w:rPr>
          <w:rFonts w:ascii="Arial" w:hAnsi="Arial" w:cs="Arial"/>
          <w:sz w:val="21"/>
          <w:szCs w:val="21"/>
        </w:rPr>
        <w:t>DELLE</w:t>
      </w:r>
      <w:r w:rsidR="00A8797B">
        <w:rPr>
          <w:rFonts w:ascii="Arial" w:hAnsi="Arial" w:cs="Arial"/>
          <w:sz w:val="21"/>
          <w:szCs w:val="21"/>
        </w:rPr>
        <w:tab/>
      </w:r>
      <w:r w:rsidR="00A8797B">
        <w:rPr>
          <w:rFonts w:ascii="Arial" w:hAnsi="Arial" w:cs="Arial"/>
          <w:sz w:val="21"/>
          <w:szCs w:val="21"/>
        </w:rPr>
        <w:tab/>
      </w:r>
      <w:r w:rsidR="00A21815">
        <w:rPr>
          <w:rFonts w:ascii="Arial" w:hAnsi="Arial" w:cs="Arial"/>
          <w:sz w:val="21"/>
          <w:szCs w:val="21"/>
        </w:rPr>
        <w:tab/>
      </w:r>
      <w:r w:rsidR="00A21815">
        <w:rPr>
          <w:rFonts w:ascii="Arial" w:hAnsi="Arial" w:cs="Arial"/>
          <w:sz w:val="21"/>
          <w:szCs w:val="21"/>
        </w:rPr>
        <w:tab/>
      </w:r>
      <w:r w:rsidR="00E54BE2">
        <w:rPr>
          <w:rFonts w:ascii="Arial" w:hAnsi="Arial" w:cs="Arial"/>
          <w:sz w:val="21"/>
          <w:szCs w:val="21"/>
        </w:rPr>
        <w:t>l</w:t>
      </w:r>
      <w:r w:rsidR="00A8797B">
        <w:rPr>
          <w:rFonts w:ascii="Arial" w:hAnsi="Arial" w:cs="Arial"/>
          <w:sz w:val="21"/>
          <w:szCs w:val="21"/>
        </w:rPr>
        <w:t xml:space="preserve">amb </w:t>
      </w:r>
      <w:proofErr w:type="spellStart"/>
      <w:r w:rsidR="00A8797B">
        <w:rPr>
          <w:rFonts w:ascii="Arial" w:hAnsi="Arial" w:cs="Arial"/>
          <w:sz w:val="21"/>
          <w:szCs w:val="21"/>
        </w:rPr>
        <w:t>ra</w:t>
      </w:r>
      <w:r w:rsidR="00EC4C2A">
        <w:rPr>
          <w:rFonts w:ascii="Arial" w:hAnsi="Arial" w:cs="Arial"/>
          <w:sz w:val="21"/>
          <w:szCs w:val="21"/>
        </w:rPr>
        <w:t>g</w:t>
      </w:r>
      <w:r w:rsidR="00A8797B">
        <w:rPr>
          <w:rFonts w:ascii="Arial" w:hAnsi="Arial" w:cs="Arial"/>
          <w:sz w:val="21"/>
          <w:szCs w:val="21"/>
        </w:rPr>
        <w:t>u</w:t>
      </w:r>
      <w:proofErr w:type="spellEnd"/>
      <w:r w:rsidR="00A8797B">
        <w:rPr>
          <w:rFonts w:ascii="Arial" w:hAnsi="Arial" w:cs="Arial"/>
          <w:sz w:val="21"/>
          <w:szCs w:val="21"/>
        </w:rPr>
        <w:t>, thyme, rosemary</w:t>
      </w:r>
      <w:r w:rsidR="0037067E">
        <w:rPr>
          <w:rFonts w:ascii="Arial" w:hAnsi="Arial" w:cs="Arial"/>
          <w:sz w:val="21"/>
          <w:szCs w:val="21"/>
        </w:rPr>
        <w:t>,</w:t>
      </w:r>
      <w:r w:rsidR="0037067E">
        <w:rPr>
          <w:rFonts w:ascii="Arial" w:hAnsi="Arial" w:cs="Arial"/>
          <w:sz w:val="21"/>
          <w:szCs w:val="21"/>
        </w:rPr>
        <w:tab/>
      </w:r>
      <w:r w:rsidR="0019667C">
        <w:rPr>
          <w:rFonts w:ascii="Arial" w:hAnsi="Arial" w:cs="Arial"/>
          <w:sz w:val="21"/>
          <w:szCs w:val="21"/>
        </w:rPr>
        <w:tab/>
        <w:t>20</w:t>
      </w:r>
    </w:p>
    <w:p w14:paraId="7CB542F0" w14:textId="751DF5C8" w:rsidR="00D103E1" w:rsidRDefault="00DC7CE0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parmesan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A21815">
        <w:rPr>
          <w:rFonts w:ascii="Arial" w:hAnsi="Arial" w:cs="Arial"/>
          <w:sz w:val="21"/>
          <w:szCs w:val="21"/>
        </w:rPr>
        <w:tab/>
      </w:r>
      <w:r w:rsidR="00A21815">
        <w:rPr>
          <w:rFonts w:ascii="Arial" w:hAnsi="Arial" w:cs="Arial"/>
          <w:sz w:val="21"/>
          <w:szCs w:val="21"/>
        </w:rPr>
        <w:tab/>
      </w:r>
      <w:r w:rsidR="00201702">
        <w:rPr>
          <w:rFonts w:ascii="Arial" w:hAnsi="Arial" w:cs="Arial"/>
          <w:sz w:val="21"/>
          <w:szCs w:val="21"/>
        </w:rPr>
        <w:tab/>
      </w:r>
    </w:p>
    <w:p w14:paraId="618275B1" w14:textId="64E9E57C" w:rsidR="00DC7CE0" w:rsidRDefault="00DC7CE0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14:paraId="5EB86AB8" w14:textId="0878FEF9" w:rsidR="0019667C" w:rsidRDefault="00DC7CE0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SEARED PRAWNS</w:t>
      </w:r>
      <w:r w:rsidR="00201702">
        <w:rPr>
          <w:rFonts w:ascii="Arial" w:hAnsi="Arial" w:cs="Arial"/>
          <w:sz w:val="21"/>
          <w:szCs w:val="21"/>
        </w:rPr>
        <w:tab/>
      </w:r>
      <w:r w:rsidR="00201702">
        <w:rPr>
          <w:rFonts w:ascii="Arial" w:hAnsi="Arial" w:cs="Arial"/>
          <w:sz w:val="21"/>
          <w:szCs w:val="21"/>
        </w:rPr>
        <w:tab/>
      </w:r>
      <w:r w:rsidR="00201702">
        <w:rPr>
          <w:rFonts w:ascii="Arial" w:hAnsi="Arial" w:cs="Arial"/>
          <w:sz w:val="21"/>
          <w:szCs w:val="21"/>
        </w:rPr>
        <w:tab/>
      </w:r>
      <w:r w:rsidR="00201702">
        <w:rPr>
          <w:rFonts w:ascii="Arial" w:hAnsi="Arial" w:cs="Arial"/>
          <w:sz w:val="21"/>
          <w:szCs w:val="21"/>
        </w:rPr>
        <w:tab/>
      </w:r>
      <w:r w:rsidR="00E54BE2">
        <w:rPr>
          <w:rFonts w:ascii="Arial" w:hAnsi="Arial" w:cs="Arial"/>
          <w:sz w:val="21"/>
          <w:szCs w:val="21"/>
        </w:rPr>
        <w:t>a</w:t>
      </w:r>
      <w:r w:rsidR="00201702">
        <w:rPr>
          <w:rFonts w:ascii="Arial" w:hAnsi="Arial" w:cs="Arial"/>
          <w:sz w:val="21"/>
          <w:szCs w:val="21"/>
        </w:rPr>
        <w:t>ioli, potato, garlic, chilli</w:t>
      </w:r>
      <w:r w:rsidR="0037067E">
        <w:rPr>
          <w:rFonts w:ascii="Arial" w:hAnsi="Arial" w:cs="Arial"/>
          <w:sz w:val="21"/>
          <w:szCs w:val="21"/>
        </w:rPr>
        <w:t xml:space="preserve">, </w:t>
      </w:r>
      <w:r w:rsidR="00201702">
        <w:rPr>
          <w:rFonts w:ascii="Arial" w:hAnsi="Arial" w:cs="Arial"/>
          <w:sz w:val="21"/>
          <w:szCs w:val="21"/>
        </w:rPr>
        <w:t>white</w:t>
      </w:r>
      <w:r w:rsidR="0037067E">
        <w:rPr>
          <w:rFonts w:ascii="Arial" w:hAnsi="Arial" w:cs="Arial"/>
          <w:sz w:val="21"/>
          <w:szCs w:val="21"/>
        </w:rPr>
        <w:t xml:space="preserve"> wine</w:t>
      </w:r>
      <w:r w:rsidR="0037067E">
        <w:rPr>
          <w:rFonts w:ascii="Arial" w:hAnsi="Arial" w:cs="Arial"/>
          <w:sz w:val="21"/>
          <w:szCs w:val="21"/>
        </w:rPr>
        <w:tab/>
      </w:r>
      <w:r w:rsidR="003003E8">
        <w:rPr>
          <w:rFonts w:ascii="Arial" w:hAnsi="Arial" w:cs="Arial"/>
          <w:sz w:val="21"/>
          <w:szCs w:val="21"/>
        </w:rPr>
        <w:t>24</w:t>
      </w:r>
      <w:r w:rsidR="00201702">
        <w:rPr>
          <w:rFonts w:ascii="Arial" w:hAnsi="Arial" w:cs="Arial"/>
          <w:sz w:val="21"/>
          <w:szCs w:val="21"/>
        </w:rPr>
        <w:t xml:space="preserve"> </w:t>
      </w:r>
    </w:p>
    <w:p w14:paraId="7C15AC3F" w14:textId="4E687897" w:rsidR="00DC7CE0" w:rsidRDefault="00201702" w:rsidP="0019667C">
      <w:pPr>
        <w:spacing w:after="0" w:line="360" w:lineRule="auto"/>
        <w:ind w:left="3600" w:firstLine="7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0AF6C798" w14:textId="2477CE4C" w:rsidR="008B1F8A" w:rsidRPr="005B5BEE" w:rsidRDefault="008B1F8A" w:rsidP="00C5773F">
      <w:pPr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  <w:r w:rsidRPr="005B5BEE">
        <w:rPr>
          <w:rFonts w:ascii="Arial" w:hAnsi="Arial" w:cs="Arial"/>
          <w:b/>
          <w:bCs/>
          <w:sz w:val="21"/>
          <w:szCs w:val="21"/>
        </w:rPr>
        <w:t>MAINS</w:t>
      </w:r>
    </w:p>
    <w:p w14:paraId="233205D0" w14:textId="5115CBFC" w:rsidR="008B1F8A" w:rsidRDefault="008B1F8A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6FEF5269" w14:textId="173B5D38" w:rsidR="00840685" w:rsidRDefault="002A4992" w:rsidP="002A4992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ATLANTIC </w:t>
      </w:r>
      <w:r w:rsidR="00840685">
        <w:rPr>
          <w:rFonts w:ascii="Arial" w:hAnsi="Arial" w:cs="Arial"/>
          <w:sz w:val="21"/>
          <w:szCs w:val="21"/>
        </w:rPr>
        <w:t>SALMON</w:t>
      </w:r>
      <w:r w:rsidR="00840685">
        <w:rPr>
          <w:rFonts w:ascii="Arial" w:hAnsi="Arial" w:cs="Arial"/>
          <w:sz w:val="21"/>
          <w:szCs w:val="21"/>
        </w:rPr>
        <w:tab/>
      </w:r>
      <w:r w:rsidR="00840685">
        <w:rPr>
          <w:rFonts w:ascii="Arial" w:hAnsi="Arial" w:cs="Arial"/>
          <w:sz w:val="21"/>
          <w:szCs w:val="21"/>
        </w:rPr>
        <w:tab/>
      </w:r>
      <w:r w:rsidR="00840685">
        <w:rPr>
          <w:rFonts w:ascii="Arial" w:hAnsi="Arial" w:cs="Arial"/>
          <w:sz w:val="21"/>
          <w:szCs w:val="21"/>
        </w:rPr>
        <w:tab/>
      </w:r>
      <w:r w:rsidR="00840685">
        <w:rPr>
          <w:rFonts w:ascii="Arial" w:hAnsi="Arial" w:cs="Arial"/>
          <w:sz w:val="21"/>
          <w:szCs w:val="21"/>
        </w:rPr>
        <w:tab/>
      </w:r>
      <w:r w:rsidR="00E54BE2">
        <w:rPr>
          <w:rFonts w:ascii="Arial" w:hAnsi="Arial" w:cs="Arial"/>
          <w:sz w:val="21"/>
          <w:szCs w:val="21"/>
        </w:rPr>
        <w:t>c</w:t>
      </w:r>
      <w:r>
        <w:rPr>
          <w:rFonts w:ascii="Arial" w:hAnsi="Arial" w:cs="Arial"/>
          <w:sz w:val="21"/>
          <w:szCs w:val="21"/>
        </w:rPr>
        <w:t xml:space="preserve">auliflower puree, </w:t>
      </w:r>
      <w:proofErr w:type="spellStart"/>
      <w:r>
        <w:rPr>
          <w:rFonts w:ascii="Arial" w:hAnsi="Arial" w:cs="Arial"/>
          <w:sz w:val="21"/>
          <w:szCs w:val="21"/>
        </w:rPr>
        <w:t>br</w:t>
      </w:r>
      <w:r w:rsidR="00B45597">
        <w:rPr>
          <w:rFonts w:ascii="Arial" w:hAnsi="Arial" w:cs="Arial"/>
          <w:sz w:val="21"/>
          <w:szCs w:val="21"/>
        </w:rPr>
        <w:t>ocollini</w:t>
      </w:r>
      <w:proofErr w:type="spellEnd"/>
      <w:r w:rsidR="00B45597">
        <w:rPr>
          <w:rFonts w:ascii="Arial" w:hAnsi="Arial" w:cs="Arial"/>
          <w:sz w:val="21"/>
          <w:szCs w:val="21"/>
        </w:rPr>
        <w:t>,</w:t>
      </w:r>
      <w:r w:rsidR="0037067E">
        <w:rPr>
          <w:rFonts w:ascii="Arial" w:hAnsi="Arial" w:cs="Arial"/>
          <w:sz w:val="21"/>
          <w:szCs w:val="21"/>
        </w:rPr>
        <w:t xml:space="preserve"> radish,</w:t>
      </w:r>
      <w:r w:rsidR="00157EC0">
        <w:rPr>
          <w:rFonts w:ascii="Arial" w:hAnsi="Arial" w:cs="Arial"/>
          <w:sz w:val="21"/>
          <w:szCs w:val="21"/>
        </w:rPr>
        <w:tab/>
      </w:r>
      <w:r w:rsidR="00C05B23">
        <w:rPr>
          <w:rFonts w:ascii="Arial" w:hAnsi="Arial" w:cs="Arial"/>
          <w:sz w:val="21"/>
          <w:szCs w:val="21"/>
        </w:rPr>
        <w:t>36</w:t>
      </w:r>
      <w:r w:rsidR="00B45597">
        <w:rPr>
          <w:rFonts w:ascii="Arial" w:hAnsi="Arial" w:cs="Arial"/>
          <w:sz w:val="21"/>
          <w:szCs w:val="21"/>
        </w:rPr>
        <w:t xml:space="preserve"> </w:t>
      </w:r>
    </w:p>
    <w:p w14:paraId="6D4BDFC7" w14:textId="293B3CAD" w:rsidR="00B45597" w:rsidRDefault="00B45597" w:rsidP="002A4992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beurre blanc</w:t>
      </w:r>
    </w:p>
    <w:p w14:paraId="15D312D7" w14:textId="5D866E50" w:rsidR="003054E7" w:rsidRDefault="003054E7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6F80C548" w14:textId="52D1D611" w:rsidR="0063344F" w:rsidRDefault="008B4715" w:rsidP="0015070D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CHICKEN BREAST</w:t>
      </w:r>
      <w:r w:rsidR="0015070D">
        <w:rPr>
          <w:rFonts w:ascii="Arial" w:hAnsi="Arial" w:cs="Arial"/>
          <w:sz w:val="21"/>
          <w:szCs w:val="21"/>
        </w:rPr>
        <w:tab/>
      </w:r>
      <w:r w:rsidR="0015070D">
        <w:rPr>
          <w:rFonts w:ascii="Arial" w:hAnsi="Arial" w:cs="Arial"/>
          <w:sz w:val="21"/>
          <w:szCs w:val="21"/>
        </w:rPr>
        <w:tab/>
      </w:r>
      <w:r w:rsidR="0015070D">
        <w:rPr>
          <w:rFonts w:ascii="Arial" w:hAnsi="Arial" w:cs="Arial"/>
          <w:sz w:val="21"/>
          <w:szCs w:val="21"/>
        </w:rPr>
        <w:tab/>
      </w:r>
      <w:r w:rsidR="003054E7">
        <w:rPr>
          <w:rFonts w:ascii="Arial" w:hAnsi="Arial" w:cs="Arial"/>
          <w:sz w:val="21"/>
          <w:szCs w:val="21"/>
        </w:rPr>
        <w:tab/>
      </w:r>
      <w:r w:rsidR="004D7990">
        <w:rPr>
          <w:rFonts w:ascii="Arial" w:hAnsi="Arial" w:cs="Arial"/>
          <w:sz w:val="21"/>
          <w:szCs w:val="21"/>
        </w:rPr>
        <w:t xml:space="preserve">corn puree, </w:t>
      </w:r>
      <w:proofErr w:type="spellStart"/>
      <w:r w:rsidR="004D7990">
        <w:rPr>
          <w:rFonts w:ascii="Arial" w:hAnsi="Arial" w:cs="Arial"/>
          <w:sz w:val="21"/>
          <w:szCs w:val="21"/>
        </w:rPr>
        <w:t>kipfler</w:t>
      </w:r>
      <w:proofErr w:type="spellEnd"/>
      <w:r w:rsidR="004D7990">
        <w:rPr>
          <w:rFonts w:ascii="Arial" w:hAnsi="Arial" w:cs="Arial"/>
          <w:sz w:val="21"/>
          <w:szCs w:val="21"/>
        </w:rPr>
        <w:t xml:space="preserve">, tarragon, </w:t>
      </w:r>
      <w:r w:rsidR="004D7990">
        <w:rPr>
          <w:rFonts w:ascii="Arial" w:hAnsi="Arial" w:cs="Arial"/>
          <w:sz w:val="21"/>
          <w:szCs w:val="21"/>
        </w:rPr>
        <w:tab/>
      </w:r>
      <w:r w:rsidR="0015070D">
        <w:rPr>
          <w:rFonts w:ascii="Arial" w:hAnsi="Arial" w:cs="Arial"/>
          <w:sz w:val="21"/>
          <w:szCs w:val="21"/>
        </w:rPr>
        <w:tab/>
      </w:r>
      <w:r w:rsidR="002A4992">
        <w:rPr>
          <w:rFonts w:ascii="Arial" w:hAnsi="Arial" w:cs="Arial"/>
          <w:sz w:val="21"/>
          <w:szCs w:val="21"/>
        </w:rPr>
        <w:t>34</w:t>
      </w:r>
    </w:p>
    <w:p w14:paraId="570E3D31" w14:textId="19E1B859" w:rsidR="004D7990" w:rsidRDefault="004D7990" w:rsidP="0015070D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2A562E">
        <w:rPr>
          <w:rFonts w:ascii="Arial" w:hAnsi="Arial" w:cs="Arial"/>
          <w:sz w:val="21"/>
          <w:szCs w:val="21"/>
        </w:rPr>
        <w:t>p</w:t>
      </w:r>
      <w:r w:rsidR="00491AE0">
        <w:rPr>
          <w:rFonts w:ascii="Arial" w:hAnsi="Arial" w:cs="Arial"/>
          <w:sz w:val="21"/>
          <w:szCs w:val="21"/>
        </w:rPr>
        <w:t>rosc</w:t>
      </w:r>
      <w:r w:rsidR="00080967">
        <w:rPr>
          <w:rFonts w:ascii="Arial" w:hAnsi="Arial" w:cs="Arial"/>
          <w:sz w:val="21"/>
          <w:szCs w:val="21"/>
        </w:rPr>
        <w:t>iu</w:t>
      </w:r>
      <w:r w:rsidR="00491AE0">
        <w:rPr>
          <w:rFonts w:ascii="Arial" w:hAnsi="Arial" w:cs="Arial"/>
          <w:sz w:val="21"/>
          <w:szCs w:val="21"/>
        </w:rPr>
        <w:t xml:space="preserve">tto </w:t>
      </w:r>
    </w:p>
    <w:p w14:paraId="133E158E" w14:textId="1F673561" w:rsidR="004508D4" w:rsidRDefault="0015070D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0FA4D7BE" w14:textId="1F9AC81A" w:rsidR="0015580A" w:rsidRDefault="004508D4" w:rsidP="003003E8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GRASS FED EYE FILLET OF BEEF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157EC0">
        <w:rPr>
          <w:rFonts w:ascii="Arial" w:hAnsi="Arial" w:cs="Arial"/>
          <w:sz w:val="21"/>
          <w:szCs w:val="21"/>
        </w:rPr>
        <w:t>P</w:t>
      </w:r>
      <w:r w:rsidR="003003E8">
        <w:rPr>
          <w:rFonts w:ascii="Arial" w:hAnsi="Arial" w:cs="Arial"/>
          <w:sz w:val="21"/>
          <w:szCs w:val="21"/>
        </w:rPr>
        <w:t>aris mas</w:t>
      </w:r>
      <w:r w:rsidR="00EC4C2A">
        <w:rPr>
          <w:rFonts w:ascii="Arial" w:hAnsi="Arial" w:cs="Arial"/>
          <w:sz w:val="21"/>
          <w:szCs w:val="21"/>
        </w:rPr>
        <w:t>h</w:t>
      </w:r>
      <w:r w:rsidR="003003E8">
        <w:rPr>
          <w:rFonts w:ascii="Arial" w:hAnsi="Arial" w:cs="Arial"/>
          <w:sz w:val="21"/>
          <w:szCs w:val="21"/>
        </w:rPr>
        <w:t xml:space="preserve">, </w:t>
      </w:r>
      <w:r w:rsidR="00853187">
        <w:rPr>
          <w:rFonts w:ascii="Arial" w:hAnsi="Arial" w:cs="Arial"/>
          <w:sz w:val="21"/>
          <w:szCs w:val="21"/>
        </w:rPr>
        <w:t>lyonnaise</w:t>
      </w:r>
      <w:r w:rsidR="0015580A">
        <w:rPr>
          <w:rFonts w:ascii="Arial" w:hAnsi="Arial" w:cs="Arial"/>
          <w:sz w:val="21"/>
          <w:szCs w:val="21"/>
        </w:rPr>
        <w:t xml:space="preserve"> onions</w:t>
      </w:r>
      <w:r w:rsidR="00EC4C2A">
        <w:rPr>
          <w:rFonts w:ascii="Arial" w:hAnsi="Arial" w:cs="Arial"/>
          <w:sz w:val="21"/>
          <w:szCs w:val="21"/>
        </w:rPr>
        <w:t xml:space="preserve">, </w:t>
      </w:r>
      <w:r w:rsidR="007E5381">
        <w:rPr>
          <w:rFonts w:ascii="Arial" w:hAnsi="Arial" w:cs="Arial"/>
          <w:sz w:val="21"/>
          <w:szCs w:val="21"/>
        </w:rPr>
        <w:t>jus,</w:t>
      </w:r>
      <w:r w:rsidR="0015580A">
        <w:rPr>
          <w:rFonts w:ascii="Arial" w:hAnsi="Arial" w:cs="Arial"/>
          <w:sz w:val="21"/>
          <w:szCs w:val="21"/>
        </w:rPr>
        <w:tab/>
        <w:t>39</w:t>
      </w:r>
    </w:p>
    <w:p w14:paraId="229196B9" w14:textId="0FE3575A" w:rsidR="00E57C84" w:rsidRDefault="00EC4C2A" w:rsidP="0015580A">
      <w:pPr>
        <w:spacing w:after="0" w:line="360" w:lineRule="auto"/>
        <w:ind w:left="3600" w:firstLine="7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sautéed greens</w:t>
      </w:r>
    </w:p>
    <w:p w14:paraId="76DEDC44" w14:textId="5EB5127D" w:rsidR="003F388B" w:rsidRDefault="003F388B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639333ED" w14:textId="6E9B64F0" w:rsidR="003F388B" w:rsidRDefault="003F388B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RISOTT</w:t>
      </w:r>
      <w:r w:rsidR="00056AAA">
        <w:rPr>
          <w:rFonts w:ascii="Arial" w:hAnsi="Arial" w:cs="Arial"/>
          <w:sz w:val="21"/>
          <w:szCs w:val="21"/>
        </w:rPr>
        <w:t>O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E54BE2">
        <w:rPr>
          <w:rFonts w:ascii="Arial" w:hAnsi="Arial" w:cs="Arial"/>
          <w:sz w:val="21"/>
          <w:szCs w:val="21"/>
        </w:rPr>
        <w:t>p</w:t>
      </w:r>
      <w:r w:rsidR="00D719B9">
        <w:rPr>
          <w:rFonts w:ascii="Arial" w:hAnsi="Arial" w:cs="Arial"/>
          <w:sz w:val="21"/>
          <w:szCs w:val="21"/>
        </w:rPr>
        <w:t>orcini</w:t>
      </w:r>
      <w:r w:rsidR="005900B5">
        <w:rPr>
          <w:rFonts w:ascii="Arial" w:hAnsi="Arial" w:cs="Arial"/>
          <w:sz w:val="21"/>
          <w:szCs w:val="21"/>
        </w:rPr>
        <w:t xml:space="preserve">, </w:t>
      </w:r>
      <w:r w:rsidR="00D719B9">
        <w:rPr>
          <w:rFonts w:ascii="Arial" w:hAnsi="Arial" w:cs="Arial"/>
          <w:sz w:val="21"/>
          <w:szCs w:val="21"/>
        </w:rPr>
        <w:t>truffle oil</w:t>
      </w:r>
      <w:r w:rsidR="00D719B9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D719B9">
        <w:rPr>
          <w:rFonts w:ascii="Arial" w:hAnsi="Arial" w:cs="Arial"/>
          <w:sz w:val="21"/>
          <w:szCs w:val="21"/>
        </w:rPr>
        <w:tab/>
        <w:t>28</w:t>
      </w:r>
    </w:p>
    <w:p w14:paraId="5B186FDB" w14:textId="01F1D066" w:rsidR="003F388B" w:rsidRDefault="003F388B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MITTAGONG TUNNEL MUS</w:t>
      </w:r>
      <w:r w:rsidR="00C7724A">
        <w:rPr>
          <w:rFonts w:ascii="Arial" w:hAnsi="Arial" w:cs="Arial"/>
          <w:sz w:val="21"/>
          <w:szCs w:val="21"/>
        </w:rPr>
        <w:t>HROOM</w:t>
      </w:r>
    </w:p>
    <w:p w14:paraId="34D48411" w14:textId="57DB3DB1" w:rsidR="00C7724A" w:rsidRDefault="00C7724A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7F230A91" w14:textId="77777777" w:rsidR="00B241F3" w:rsidRDefault="00B241F3" w:rsidP="00C5773F">
      <w:pPr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</w:p>
    <w:p w14:paraId="423F2F97" w14:textId="77777777" w:rsidR="00B241F3" w:rsidRDefault="00B241F3" w:rsidP="00C5773F">
      <w:pPr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</w:p>
    <w:p w14:paraId="754D7925" w14:textId="77777777" w:rsidR="00B241F3" w:rsidRDefault="00B241F3" w:rsidP="00C5773F">
      <w:pPr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</w:p>
    <w:p w14:paraId="41C1AD50" w14:textId="77777777" w:rsidR="00B241F3" w:rsidRDefault="00B241F3" w:rsidP="00C5773F">
      <w:pPr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</w:p>
    <w:p w14:paraId="6AC29F40" w14:textId="4C450E95" w:rsidR="005900B5" w:rsidRDefault="005900B5" w:rsidP="00C5773F">
      <w:pPr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</w:p>
    <w:p w14:paraId="104D51AF" w14:textId="77777777" w:rsidR="00D04CB0" w:rsidRDefault="00D04CB0" w:rsidP="00C5773F">
      <w:pPr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</w:p>
    <w:p w14:paraId="604F53DF" w14:textId="75A23470" w:rsidR="00357C5B" w:rsidRPr="004E0990" w:rsidRDefault="00357C5B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lastRenderedPageBreak/>
        <w:t>SIDES</w:t>
      </w:r>
    </w:p>
    <w:p w14:paraId="74B49B17" w14:textId="77777777" w:rsidR="00357C5B" w:rsidRDefault="00357C5B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0931CC1C" w14:textId="58D34BF7" w:rsidR="00C7724A" w:rsidRDefault="00C05B23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STEAMED GREENS</w:t>
      </w:r>
      <w:r w:rsidR="00C7724A">
        <w:rPr>
          <w:rFonts w:ascii="Arial" w:hAnsi="Arial" w:cs="Arial"/>
          <w:sz w:val="21"/>
          <w:szCs w:val="21"/>
        </w:rPr>
        <w:tab/>
      </w:r>
      <w:r w:rsidR="00C7724A">
        <w:rPr>
          <w:rFonts w:ascii="Arial" w:hAnsi="Arial" w:cs="Arial"/>
          <w:sz w:val="21"/>
          <w:szCs w:val="21"/>
        </w:rPr>
        <w:tab/>
      </w:r>
      <w:r w:rsidR="00C7724A">
        <w:rPr>
          <w:rFonts w:ascii="Arial" w:hAnsi="Arial" w:cs="Arial"/>
          <w:sz w:val="21"/>
          <w:szCs w:val="21"/>
        </w:rPr>
        <w:tab/>
      </w:r>
      <w:r w:rsidR="00C7724A">
        <w:rPr>
          <w:rFonts w:ascii="Arial" w:hAnsi="Arial" w:cs="Arial"/>
          <w:sz w:val="21"/>
          <w:szCs w:val="21"/>
        </w:rPr>
        <w:tab/>
      </w:r>
      <w:r w:rsidR="00E54BE2">
        <w:rPr>
          <w:rFonts w:ascii="Arial" w:hAnsi="Arial" w:cs="Arial"/>
          <w:sz w:val="21"/>
          <w:szCs w:val="21"/>
        </w:rPr>
        <w:t>a</w:t>
      </w:r>
      <w:r w:rsidR="00C9003E">
        <w:rPr>
          <w:rFonts w:ascii="Arial" w:hAnsi="Arial" w:cs="Arial"/>
          <w:sz w:val="21"/>
          <w:szCs w:val="21"/>
        </w:rPr>
        <w:t xml:space="preserve">lmond, </w:t>
      </w:r>
      <w:r w:rsidR="000D033B">
        <w:rPr>
          <w:rFonts w:ascii="Arial" w:hAnsi="Arial" w:cs="Arial"/>
          <w:sz w:val="21"/>
          <w:szCs w:val="21"/>
        </w:rPr>
        <w:t>burnt butter</w:t>
      </w:r>
      <w:r w:rsidR="00C7724A">
        <w:rPr>
          <w:rFonts w:ascii="Arial" w:hAnsi="Arial" w:cs="Arial"/>
          <w:sz w:val="21"/>
          <w:szCs w:val="21"/>
        </w:rPr>
        <w:tab/>
      </w:r>
      <w:r w:rsidR="000D033B">
        <w:rPr>
          <w:rFonts w:ascii="Arial" w:hAnsi="Arial" w:cs="Arial"/>
          <w:sz w:val="21"/>
          <w:szCs w:val="21"/>
        </w:rPr>
        <w:tab/>
      </w:r>
      <w:r w:rsidR="00C9003E">
        <w:rPr>
          <w:rFonts w:ascii="Arial" w:hAnsi="Arial" w:cs="Arial"/>
          <w:sz w:val="21"/>
          <w:szCs w:val="21"/>
        </w:rPr>
        <w:tab/>
      </w:r>
      <w:r w:rsidR="000D033B">
        <w:rPr>
          <w:rFonts w:ascii="Arial" w:hAnsi="Arial" w:cs="Arial"/>
          <w:sz w:val="21"/>
          <w:szCs w:val="21"/>
        </w:rPr>
        <w:t>10</w:t>
      </w:r>
    </w:p>
    <w:p w14:paraId="5E8DDA18" w14:textId="77777777" w:rsidR="00B241F3" w:rsidRDefault="00B241F3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37E525C1" w14:textId="7CE64B14" w:rsidR="002E3B20" w:rsidRDefault="002E3B20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NEW POTATOES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E54BE2">
        <w:rPr>
          <w:rFonts w:ascii="Arial" w:hAnsi="Arial" w:cs="Arial"/>
          <w:sz w:val="21"/>
          <w:szCs w:val="21"/>
        </w:rPr>
        <w:t>g</w:t>
      </w:r>
      <w:r>
        <w:rPr>
          <w:rFonts w:ascii="Arial" w:hAnsi="Arial" w:cs="Arial"/>
          <w:sz w:val="21"/>
          <w:szCs w:val="21"/>
        </w:rPr>
        <w:t>arlic oil</w:t>
      </w:r>
      <w:r w:rsidR="00C9003E">
        <w:rPr>
          <w:rFonts w:ascii="Arial" w:hAnsi="Arial" w:cs="Arial"/>
          <w:sz w:val="21"/>
          <w:szCs w:val="21"/>
        </w:rPr>
        <w:t xml:space="preserve">, </w:t>
      </w:r>
      <w:r>
        <w:rPr>
          <w:rFonts w:ascii="Arial" w:hAnsi="Arial" w:cs="Arial"/>
          <w:sz w:val="21"/>
          <w:szCs w:val="21"/>
        </w:rPr>
        <w:t>mixed herbs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C9003E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10</w:t>
      </w:r>
    </w:p>
    <w:p w14:paraId="4369C567" w14:textId="77777777" w:rsidR="002E3B20" w:rsidRDefault="002E3B20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5F2F2AE8" w14:textId="691DDE6C" w:rsidR="004B74F6" w:rsidRDefault="004B74F6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ROASTED BEETROOT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E54BE2">
        <w:rPr>
          <w:rFonts w:ascii="Arial" w:hAnsi="Arial" w:cs="Arial"/>
          <w:sz w:val="21"/>
          <w:szCs w:val="21"/>
        </w:rPr>
        <w:t>h</w:t>
      </w:r>
      <w:r>
        <w:rPr>
          <w:rFonts w:ascii="Arial" w:hAnsi="Arial" w:cs="Arial"/>
          <w:sz w:val="21"/>
          <w:szCs w:val="21"/>
        </w:rPr>
        <w:t>orseradish</w:t>
      </w:r>
      <w:r w:rsidR="00B739D1">
        <w:rPr>
          <w:rFonts w:ascii="Arial" w:hAnsi="Arial" w:cs="Arial"/>
          <w:sz w:val="21"/>
          <w:szCs w:val="21"/>
        </w:rPr>
        <w:t xml:space="preserve">, </w:t>
      </w:r>
      <w:r>
        <w:rPr>
          <w:rFonts w:ascii="Arial" w:hAnsi="Arial" w:cs="Arial"/>
          <w:sz w:val="21"/>
          <w:szCs w:val="21"/>
        </w:rPr>
        <w:t>chives</w:t>
      </w:r>
      <w:r w:rsidR="00175AEA">
        <w:rPr>
          <w:rFonts w:ascii="Arial" w:hAnsi="Arial" w:cs="Arial"/>
          <w:sz w:val="21"/>
          <w:szCs w:val="21"/>
        </w:rPr>
        <w:tab/>
      </w:r>
      <w:r w:rsidR="00B739D1">
        <w:rPr>
          <w:rFonts w:ascii="Arial" w:hAnsi="Arial" w:cs="Arial"/>
          <w:sz w:val="21"/>
          <w:szCs w:val="21"/>
        </w:rPr>
        <w:tab/>
      </w:r>
      <w:r w:rsidR="00175AEA">
        <w:rPr>
          <w:rFonts w:ascii="Arial" w:hAnsi="Arial" w:cs="Arial"/>
          <w:sz w:val="21"/>
          <w:szCs w:val="21"/>
        </w:rPr>
        <w:tab/>
        <w:t>10</w:t>
      </w:r>
    </w:p>
    <w:p w14:paraId="19291F8A" w14:textId="59ABA3C8" w:rsidR="004B74F6" w:rsidRDefault="004B74F6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28B727C5" w14:textId="10FB79A6" w:rsidR="004B74F6" w:rsidRDefault="004B74F6" w:rsidP="00C5773F">
      <w:pPr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  <w:r w:rsidRPr="004B74F6">
        <w:rPr>
          <w:rFonts w:ascii="Arial" w:hAnsi="Arial" w:cs="Arial"/>
          <w:b/>
          <w:bCs/>
          <w:sz w:val="21"/>
          <w:szCs w:val="21"/>
        </w:rPr>
        <w:t>DESSERTS</w:t>
      </w:r>
    </w:p>
    <w:p w14:paraId="1A76839D" w14:textId="4FA3DB40" w:rsidR="004B74F6" w:rsidRDefault="004B74F6" w:rsidP="00C5773F">
      <w:pPr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</w:p>
    <w:p w14:paraId="5C1F0F73" w14:textId="42F5A9BC" w:rsidR="004B74F6" w:rsidRDefault="00547BFB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547BFB">
        <w:rPr>
          <w:rFonts w:ascii="Arial" w:hAnsi="Arial" w:cs="Arial"/>
          <w:sz w:val="21"/>
          <w:szCs w:val="21"/>
        </w:rPr>
        <w:t>DATE PUDDING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D80A73">
        <w:rPr>
          <w:rFonts w:ascii="Arial" w:hAnsi="Arial" w:cs="Arial"/>
          <w:sz w:val="21"/>
          <w:szCs w:val="21"/>
        </w:rPr>
        <w:tab/>
        <w:t>crème anglaise</w:t>
      </w:r>
      <w:r w:rsidR="000B6B70">
        <w:rPr>
          <w:rFonts w:ascii="Arial" w:hAnsi="Arial" w:cs="Arial"/>
          <w:sz w:val="21"/>
          <w:szCs w:val="21"/>
        </w:rPr>
        <w:t>, cinnamon</w:t>
      </w:r>
      <w:r w:rsidR="00B739D1">
        <w:rPr>
          <w:rFonts w:ascii="Arial" w:hAnsi="Arial" w:cs="Arial"/>
          <w:sz w:val="21"/>
          <w:szCs w:val="21"/>
        </w:rPr>
        <w:t>, ice cream</w:t>
      </w:r>
      <w:r w:rsidR="00712B34">
        <w:rPr>
          <w:rFonts w:ascii="Arial" w:hAnsi="Arial" w:cs="Arial"/>
          <w:sz w:val="21"/>
          <w:szCs w:val="21"/>
        </w:rPr>
        <w:tab/>
        <w:t>1</w:t>
      </w:r>
      <w:r w:rsidR="000B6B70">
        <w:rPr>
          <w:rFonts w:ascii="Arial" w:hAnsi="Arial" w:cs="Arial"/>
          <w:sz w:val="21"/>
          <w:szCs w:val="21"/>
        </w:rPr>
        <w:t>4</w:t>
      </w:r>
    </w:p>
    <w:p w14:paraId="5499FE5C" w14:textId="679BFCFD" w:rsidR="00712B34" w:rsidRDefault="00712B34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60614E34" w14:textId="645F8DD0" w:rsidR="003F7386" w:rsidRDefault="0031459D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NEW YORK CHEESECAKE</w:t>
      </w:r>
      <w:r w:rsidR="003F7386">
        <w:rPr>
          <w:rFonts w:ascii="Arial" w:hAnsi="Arial" w:cs="Arial"/>
          <w:sz w:val="21"/>
          <w:szCs w:val="21"/>
        </w:rPr>
        <w:tab/>
      </w:r>
      <w:r w:rsidR="00712B34">
        <w:rPr>
          <w:rFonts w:ascii="Arial" w:hAnsi="Arial" w:cs="Arial"/>
          <w:sz w:val="21"/>
          <w:szCs w:val="21"/>
        </w:rPr>
        <w:tab/>
      </w:r>
      <w:r w:rsidR="00712B34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vanilla, lem</w:t>
      </w:r>
      <w:r w:rsidR="002A562E">
        <w:rPr>
          <w:rFonts w:ascii="Arial" w:hAnsi="Arial" w:cs="Arial"/>
          <w:sz w:val="21"/>
          <w:szCs w:val="21"/>
        </w:rPr>
        <w:t>on curd, berry compote</w:t>
      </w:r>
      <w:r w:rsidR="003F7386">
        <w:rPr>
          <w:rFonts w:ascii="Arial" w:hAnsi="Arial" w:cs="Arial"/>
          <w:sz w:val="21"/>
          <w:szCs w:val="21"/>
        </w:rPr>
        <w:tab/>
        <w:t>1</w:t>
      </w:r>
      <w:r w:rsidR="00F83F62">
        <w:rPr>
          <w:rFonts w:ascii="Arial" w:hAnsi="Arial" w:cs="Arial"/>
          <w:sz w:val="21"/>
          <w:szCs w:val="21"/>
        </w:rPr>
        <w:t>4</w:t>
      </w:r>
    </w:p>
    <w:p w14:paraId="5E4A91F3" w14:textId="505E8027" w:rsidR="00712B34" w:rsidRDefault="003F7386" w:rsidP="00C5773F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712B34">
        <w:rPr>
          <w:rFonts w:ascii="Arial" w:hAnsi="Arial" w:cs="Arial"/>
          <w:sz w:val="21"/>
          <w:szCs w:val="21"/>
        </w:rPr>
        <w:tab/>
      </w:r>
      <w:r w:rsidR="00712B34">
        <w:rPr>
          <w:rFonts w:ascii="Arial" w:hAnsi="Arial" w:cs="Arial"/>
          <w:sz w:val="21"/>
          <w:szCs w:val="21"/>
        </w:rPr>
        <w:tab/>
      </w:r>
      <w:r w:rsidR="00712B34">
        <w:rPr>
          <w:rFonts w:ascii="Arial" w:hAnsi="Arial" w:cs="Arial"/>
          <w:sz w:val="21"/>
          <w:szCs w:val="21"/>
        </w:rPr>
        <w:tab/>
      </w:r>
    </w:p>
    <w:p w14:paraId="7A9035D6" w14:textId="18625347" w:rsidR="00712B34" w:rsidRDefault="000B6B70" w:rsidP="0099590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BELG</w:t>
      </w:r>
      <w:r w:rsidR="00A55B87">
        <w:rPr>
          <w:rFonts w:ascii="Arial" w:hAnsi="Arial" w:cs="Arial"/>
          <w:sz w:val="21"/>
          <w:szCs w:val="21"/>
        </w:rPr>
        <w:t>I</w:t>
      </w:r>
      <w:r>
        <w:rPr>
          <w:rFonts w:ascii="Arial" w:hAnsi="Arial" w:cs="Arial"/>
          <w:sz w:val="21"/>
          <w:szCs w:val="21"/>
        </w:rPr>
        <w:t>AN CHOCOLATE FONDANT</w:t>
      </w:r>
      <w:r w:rsidR="00995903">
        <w:rPr>
          <w:rFonts w:ascii="Arial" w:hAnsi="Arial" w:cs="Arial"/>
          <w:sz w:val="21"/>
          <w:szCs w:val="21"/>
        </w:rPr>
        <w:tab/>
      </w:r>
      <w:r w:rsidR="00EE5C96">
        <w:rPr>
          <w:rFonts w:ascii="Arial" w:hAnsi="Arial" w:cs="Arial"/>
          <w:sz w:val="21"/>
          <w:szCs w:val="21"/>
        </w:rPr>
        <w:tab/>
      </w:r>
      <w:r w:rsidR="00995903">
        <w:rPr>
          <w:rFonts w:ascii="Arial" w:hAnsi="Arial" w:cs="Arial"/>
          <w:sz w:val="21"/>
          <w:szCs w:val="21"/>
        </w:rPr>
        <w:t>raspberry</w:t>
      </w:r>
      <w:r w:rsidR="00E54BE2">
        <w:rPr>
          <w:rFonts w:ascii="Arial" w:hAnsi="Arial" w:cs="Arial"/>
          <w:sz w:val="21"/>
          <w:szCs w:val="21"/>
        </w:rPr>
        <w:t xml:space="preserve">, </w:t>
      </w:r>
      <w:r w:rsidR="00995903">
        <w:rPr>
          <w:rFonts w:ascii="Arial" w:hAnsi="Arial" w:cs="Arial"/>
          <w:sz w:val="21"/>
          <w:szCs w:val="21"/>
        </w:rPr>
        <w:t>vanilla bean</w:t>
      </w:r>
      <w:r w:rsidR="00E54BE2">
        <w:rPr>
          <w:rFonts w:ascii="Arial" w:hAnsi="Arial" w:cs="Arial"/>
          <w:sz w:val="21"/>
          <w:szCs w:val="21"/>
        </w:rPr>
        <w:t xml:space="preserve"> ice cream</w:t>
      </w:r>
      <w:r w:rsidR="00995903">
        <w:rPr>
          <w:rFonts w:ascii="Arial" w:hAnsi="Arial" w:cs="Arial"/>
          <w:sz w:val="21"/>
          <w:szCs w:val="21"/>
        </w:rPr>
        <w:t xml:space="preserve"> </w:t>
      </w:r>
      <w:r w:rsidR="00995903">
        <w:rPr>
          <w:rFonts w:ascii="Arial" w:hAnsi="Arial" w:cs="Arial"/>
          <w:sz w:val="21"/>
          <w:szCs w:val="21"/>
        </w:rPr>
        <w:tab/>
      </w:r>
      <w:r w:rsidR="00830CF8">
        <w:rPr>
          <w:rFonts w:ascii="Arial" w:hAnsi="Arial" w:cs="Arial"/>
          <w:sz w:val="21"/>
          <w:szCs w:val="21"/>
        </w:rPr>
        <w:t>14</w:t>
      </w:r>
    </w:p>
    <w:p w14:paraId="6853E893" w14:textId="4D10D3A5" w:rsidR="00995903" w:rsidRDefault="00995903" w:rsidP="0099590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B6D3735" w14:textId="07EBE352" w:rsidR="00CA41BE" w:rsidRDefault="00CA41BE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7F7C65F3" w14:textId="62601F13" w:rsidR="00CA41BE" w:rsidRDefault="00CA41BE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1C95093A" w14:textId="1C8FAA13" w:rsidR="00CA41BE" w:rsidRDefault="00CA41BE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4E7C50A0" w14:textId="122DED09" w:rsidR="00CA41BE" w:rsidRDefault="00CA41BE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12D28FF6" w14:textId="32E99800" w:rsidR="00CA41BE" w:rsidRDefault="00CA41BE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4679045A" w14:textId="2BA8CE0F" w:rsidR="00CA41BE" w:rsidRDefault="00CA41BE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05F5D55E" w14:textId="4307284D" w:rsidR="00CA41BE" w:rsidRDefault="00CA41BE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04A1F1CF" w14:textId="53C651E3" w:rsidR="00CA41BE" w:rsidRDefault="00CA41BE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7A405A70" w14:textId="11DA66E3" w:rsidR="00CA41BE" w:rsidRDefault="00CA41BE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02A9D109" w14:textId="47C4ED15" w:rsidR="00CA41BE" w:rsidRDefault="00CA41BE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68C81BEA" w14:textId="5FE3D651" w:rsidR="00CA41BE" w:rsidRDefault="00CA41BE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4FD28E96" w14:textId="2FAAC132" w:rsidR="00365F3A" w:rsidRPr="00D95B9B" w:rsidRDefault="00A55B52" w:rsidP="00D95B9B">
      <w:pPr>
        <w:tabs>
          <w:tab w:val="left" w:pos="8300"/>
        </w:tabs>
        <w:spacing w:after="0" w:line="360" w:lineRule="auto"/>
        <w:rPr>
          <w:rFonts w:ascii="Arial" w:hAnsi="Arial" w:cs="Arial"/>
          <w:sz w:val="16"/>
          <w:szCs w:val="16"/>
        </w:rPr>
      </w:pPr>
      <w:r w:rsidRPr="00944046">
        <w:rPr>
          <w:rFonts w:ascii="Arial" w:hAnsi="Arial" w:cs="Arial"/>
          <w:sz w:val="16"/>
          <w:szCs w:val="16"/>
        </w:rPr>
        <w:t>Alternative options available based on dietary requirement</w:t>
      </w:r>
      <w:r>
        <w:rPr>
          <w:rFonts w:ascii="Arial" w:hAnsi="Arial" w:cs="Arial"/>
          <w:sz w:val="16"/>
          <w:szCs w:val="16"/>
        </w:rPr>
        <w:t xml:space="preserve">s. </w:t>
      </w:r>
      <w:r w:rsidRPr="00944046">
        <w:rPr>
          <w:rFonts w:ascii="Arial" w:hAnsi="Arial" w:cs="Arial"/>
          <w:sz w:val="16"/>
          <w:szCs w:val="16"/>
        </w:rPr>
        <w:t>Please notify one of our waitstaff if you have a food allergy</w:t>
      </w:r>
    </w:p>
    <w:p w14:paraId="488B59A9" w14:textId="24FB8143" w:rsidR="00365F3A" w:rsidRDefault="00365F3A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37851F92" w14:textId="77777777" w:rsidR="00365F3A" w:rsidRDefault="00365F3A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6EF4E822" w14:textId="77777777" w:rsidR="00712B34" w:rsidRPr="00547BFB" w:rsidRDefault="00712B34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5CDD4ED2" w14:textId="77777777" w:rsidR="00AA47AC" w:rsidRPr="00C5773F" w:rsidRDefault="00AA47AC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0DB67289" w14:textId="77777777" w:rsidR="00AF257A" w:rsidRPr="00C5773F" w:rsidRDefault="00AF257A" w:rsidP="00C5773F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2AA52348" w14:textId="661CCAB8" w:rsidR="00B45A78" w:rsidRPr="00944046" w:rsidRDefault="00A221EC" w:rsidP="00B45A78">
      <w:pPr>
        <w:tabs>
          <w:tab w:val="left" w:pos="8300"/>
        </w:tabs>
        <w:spacing w:after="0" w:line="360" w:lineRule="auto"/>
        <w:rPr>
          <w:rFonts w:ascii="Arial" w:hAnsi="Arial" w:cs="Arial"/>
          <w:sz w:val="16"/>
          <w:szCs w:val="16"/>
        </w:rPr>
      </w:pPr>
      <w:r w:rsidRPr="00944046">
        <w:rPr>
          <w:rFonts w:ascii="Arial" w:hAnsi="Arial" w:cs="Arial"/>
          <w:sz w:val="16"/>
          <w:szCs w:val="16"/>
        </w:rPr>
        <w:lastRenderedPageBreak/>
        <w:t>Alternative options available based on</w:t>
      </w:r>
      <w:r w:rsidR="00B45A78" w:rsidRPr="00944046">
        <w:rPr>
          <w:rFonts w:ascii="Arial" w:hAnsi="Arial" w:cs="Arial"/>
          <w:sz w:val="16"/>
          <w:szCs w:val="16"/>
        </w:rPr>
        <w:t xml:space="preserve"> </w:t>
      </w:r>
      <w:r w:rsidRPr="00944046">
        <w:rPr>
          <w:rFonts w:ascii="Arial" w:hAnsi="Arial" w:cs="Arial"/>
          <w:sz w:val="16"/>
          <w:szCs w:val="16"/>
        </w:rPr>
        <w:t>dietary requirement</w:t>
      </w:r>
      <w:r w:rsidR="00204544">
        <w:rPr>
          <w:rFonts w:ascii="Arial" w:hAnsi="Arial" w:cs="Arial"/>
          <w:sz w:val="16"/>
          <w:szCs w:val="16"/>
        </w:rPr>
        <w:t xml:space="preserve">s. </w:t>
      </w:r>
      <w:r w:rsidR="00B45A78" w:rsidRPr="00944046">
        <w:rPr>
          <w:rFonts w:ascii="Arial" w:hAnsi="Arial" w:cs="Arial"/>
          <w:sz w:val="16"/>
          <w:szCs w:val="16"/>
        </w:rPr>
        <w:t>Please notify one of our waitst</w:t>
      </w:r>
      <w:r w:rsidR="00A7145A" w:rsidRPr="00944046">
        <w:rPr>
          <w:rFonts w:ascii="Arial" w:hAnsi="Arial" w:cs="Arial"/>
          <w:sz w:val="16"/>
          <w:szCs w:val="16"/>
        </w:rPr>
        <w:t>aff if you have a food allergy</w:t>
      </w:r>
    </w:p>
    <w:p w14:paraId="666FF2BA" w14:textId="77777777" w:rsidR="007F6B8E" w:rsidRPr="00C5773F" w:rsidRDefault="007F6B8E" w:rsidP="00204544">
      <w:pPr>
        <w:spacing w:after="0" w:line="360" w:lineRule="auto"/>
        <w:rPr>
          <w:rFonts w:ascii="Arial" w:hAnsi="Arial" w:cs="Arial"/>
          <w:sz w:val="21"/>
          <w:szCs w:val="21"/>
        </w:rPr>
      </w:pPr>
    </w:p>
    <w:sectPr w:rsidR="007F6B8E" w:rsidRPr="00C5773F" w:rsidSect="00C9522F">
      <w:headerReference w:type="default" r:id="rId6"/>
      <w:footerReference w:type="default" r:id="rId7"/>
      <w:pgSz w:w="11900" w:h="16840"/>
      <w:pgMar w:top="3403" w:right="1588" w:bottom="142" w:left="1588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8DEE7" w14:textId="77777777" w:rsidR="008042B1" w:rsidRDefault="008042B1" w:rsidP="00046186">
      <w:pPr>
        <w:spacing w:after="0"/>
      </w:pPr>
      <w:r>
        <w:separator/>
      </w:r>
    </w:p>
  </w:endnote>
  <w:endnote w:type="continuationSeparator" w:id="0">
    <w:p w14:paraId="2B01B498" w14:textId="77777777" w:rsidR="008042B1" w:rsidRDefault="008042B1" w:rsidP="000461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Caslon Pro Bold">
    <w:altName w:val="Palatino Linotype"/>
    <w:charset w:val="00"/>
    <w:family w:val="auto"/>
    <w:pitch w:val="variable"/>
    <w:sig w:usb0="00000007" w:usb1="00000001" w:usb2="00000000" w:usb3="00000000" w:csb0="00000093" w:csb1="00000000"/>
  </w:font>
  <w:font w:name="Neutra Text-Light">
    <w:altName w:val="Calibri"/>
    <w:charset w:val="00"/>
    <w:family w:val="auto"/>
    <w:pitch w:val="variable"/>
    <w:sig w:usb0="800000AF" w:usb1="4000204A" w:usb2="00000000" w:usb3="00000000" w:csb0="000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D27D5" w14:textId="32724AE3" w:rsidR="00AF257A" w:rsidRDefault="00AF257A" w:rsidP="00DC7F65">
    <w:pPr>
      <w:ind w:right="-1765"/>
    </w:pPr>
  </w:p>
  <w:p w14:paraId="41DDEA39" w14:textId="77777777" w:rsidR="00AF257A" w:rsidRDefault="00AF257A" w:rsidP="002E0797">
    <w:pPr>
      <w:ind w:left="-1800" w:right="-1765"/>
      <w:jc w:val="center"/>
    </w:pPr>
  </w:p>
  <w:p w14:paraId="796F705C" w14:textId="77777777" w:rsidR="00AF257A" w:rsidRPr="00CF73C9" w:rsidRDefault="00AF257A" w:rsidP="002E0797">
    <w:pPr>
      <w:ind w:left="-1800" w:right="-1765"/>
      <w:jc w:val="center"/>
      <w:rPr>
        <w:rFonts w:ascii="Neutra Text-Light" w:hAnsi="Neutra Text-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1260A" w14:textId="77777777" w:rsidR="008042B1" w:rsidRDefault="008042B1" w:rsidP="00046186">
      <w:pPr>
        <w:spacing w:after="0"/>
      </w:pPr>
      <w:r>
        <w:separator/>
      </w:r>
    </w:p>
  </w:footnote>
  <w:footnote w:type="continuationSeparator" w:id="0">
    <w:p w14:paraId="71106518" w14:textId="77777777" w:rsidR="008042B1" w:rsidRDefault="008042B1" w:rsidP="000461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3FDFA" w14:textId="77777777" w:rsidR="00AF257A" w:rsidRDefault="00AF257A">
    <w:pPr>
      <w:pStyle w:val="Header"/>
    </w:pPr>
    <w:r w:rsidRPr="00FB5A93">
      <w:rPr>
        <w:rFonts w:ascii="Adobe Caslon Pro Bold" w:hAnsi="Adobe Caslon Pro Bold"/>
        <w:noProof/>
        <w:lang w:val="en-US" w:eastAsia="en-US"/>
      </w:rPr>
      <w:drawing>
        <wp:anchor distT="0" distB="0" distL="114300" distR="114300" simplePos="0" relativeHeight="251658240" behindDoc="0" locked="1" layoutInCell="1" allowOverlap="1" wp14:anchorId="02EB86C6" wp14:editId="209DFA3A">
          <wp:simplePos x="0" y="0"/>
          <wp:positionH relativeFrom="page">
            <wp:posOffset>5389880</wp:posOffset>
          </wp:positionH>
          <wp:positionV relativeFrom="page">
            <wp:posOffset>0</wp:posOffset>
          </wp:positionV>
          <wp:extent cx="1496695" cy="2446655"/>
          <wp:effectExtent l="0" t="0" r="0" b="0"/>
          <wp:wrapThrough wrapText="bothSides">
            <wp:wrapPolygon edited="0">
              <wp:start x="4032" y="4709"/>
              <wp:lineTo x="5865" y="8745"/>
              <wp:lineTo x="4399" y="11885"/>
              <wp:lineTo x="4765" y="12333"/>
              <wp:lineTo x="9164" y="12333"/>
              <wp:lineTo x="7331" y="15697"/>
              <wp:lineTo x="17229" y="15697"/>
              <wp:lineTo x="17229" y="11436"/>
              <wp:lineTo x="15396" y="8745"/>
              <wp:lineTo x="17229" y="4709"/>
              <wp:lineTo x="4032" y="4709"/>
            </wp:wrapPolygon>
          </wp:wrapThrough>
          <wp:docPr id="9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nks-House-LH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6695" cy="24466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0288" behindDoc="0" locked="1" layoutInCell="1" allowOverlap="1" wp14:anchorId="67954190" wp14:editId="64010E85">
          <wp:simplePos x="0" y="0"/>
          <wp:positionH relativeFrom="page">
            <wp:posOffset>2787650</wp:posOffset>
          </wp:positionH>
          <wp:positionV relativeFrom="page">
            <wp:posOffset>-254635</wp:posOffset>
          </wp:positionV>
          <wp:extent cx="1981200" cy="3238500"/>
          <wp:effectExtent l="0" t="0" r="0" b="0"/>
          <wp:wrapThrough wrapText="bothSides">
            <wp:wrapPolygon edited="0">
              <wp:start x="9969" y="9656"/>
              <wp:lineTo x="6092" y="10334"/>
              <wp:lineTo x="6092" y="11012"/>
              <wp:lineTo x="15231" y="11012"/>
              <wp:lineTo x="15231" y="9656"/>
              <wp:lineTo x="9969" y="9656"/>
            </wp:wrapPolygon>
          </wp:wrapThrough>
          <wp:docPr id="10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nks-House-A Small hotel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32385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</a:ext>
                  </a:extLst>
                </pic:spPr>
              </pic:pic>
            </a:graphicData>
          </a:graphic>
        </wp:anchor>
      </w:drawing>
    </w:r>
    <w:r w:rsidRPr="00CD0714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17970306" wp14:editId="175BB694">
          <wp:simplePos x="0" y="0"/>
          <wp:positionH relativeFrom="page">
            <wp:posOffset>2677795</wp:posOffset>
          </wp:positionH>
          <wp:positionV relativeFrom="page">
            <wp:posOffset>-678815</wp:posOffset>
          </wp:positionV>
          <wp:extent cx="2201545" cy="3599180"/>
          <wp:effectExtent l="0" t="0" r="0" b="0"/>
          <wp:wrapThrough wrapText="bothSides">
            <wp:wrapPolygon edited="0">
              <wp:start x="3987" y="9299"/>
              <wp:lineTo x="3987" y="10670"/>
              <wp:lineTo x="17694" y="10670"/>
              <wp:lineTo x="17694" y="9299"/>
              <wp:lineTo x="3987" y="9299"/>
            </wp:wrapPolygon>
          </wp:wrapThrough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nks-House-LINKS HOUSE.pd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1545" cy="3599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103E1"/>
    <w:rsid w:val="0001667E"/>
    <w:rsid w:val="00033C51"/>
    <w:rsid w:val="00046186"/>
    <w:rsid w:val="00046A04"/>
    <w:rsid w:val="00056AAA"/>
    <w:rsid w:val="00067CB3"/>
    <w:rsid w:val="00080967"/>
    <w:rsid w:val="000A7159"/>
    <w:rsid w:val="000B6B70"/>
    <w:rsid w:val="000D033B"/>
    <w:rsid w:val="000E6E71"/>
    <w:rsid w:val="000E76A7"/>
    <w:rsid w:val="001048E6"/>
    <w:rsid w:val="001149EB"/>
    <w:rsid w:val="00147E0A"/>
    <w:rsid w:val="0015070D"/>
    <w:rsid w:val="0015580A"/>
    <w:rsid w:val="00157EC0"/>
    <w:rsid w:val="00163B26"/>
    <w:rsid w:val="00175AEA"/>
    <w:rsid w:val="0019667C"/>
    <w:rsid w:val="001A5594"/>
    <w:rsid w:val="001B7913"/>
    <w:rsid w:val="001D1847"/>
    <w:rsid w:val="001E1A17"/>
    <w:rsid w:val="001F0E2B"/>
    <w:rsid w:val="00201702"/>
    <w:rsid w:val="00204544"/>
    <w:rsid w:val="002A4992"/>
    <w:rsid w:val="002A562E"/>
    <w:rsid w:val="002E0797"/>
    <w:rsid w:val="002E3B20"/>
    <w:rsid w:val="003003E8"/>
    <w:rsid w:val="003054E7"/>
    <w:rsid w:val="0031459D"/>
    <w:rsid w:val="00321C92"/>
    <w:rsid w:val="003228C6"/>
    <w:rsid w:val="003355EB"/>
    <w:rsid w:val="00335D24"/>
    <w:rsid w:val="00345786"/>
    <w:rsid w:val="003504BD"/>
    <w:rsid w:val="00357C5B"/>
    <w:rsid w:val="00365F3A"/>
    <w:rsid w:val="0037067E"/>
    <w:rsid w:val="003818C8"/>
    <w:rsid w:val="003F388B"/>
    <w:rsid w:val="003F7386"/>
    <w:rsid w:val="004256E4"/>
    <w:rsid w:val="004508D4"/>
    <w:rsid w:val="00476E8A"/>
    <w:rsid w:val="00491AE0"/>
    <w:rsid w:val="004B74F6"/>
    <w:rsid w:val="004D0CD3"/>
    <w:rsid w:val="004D27D6"/>
    <w:rsid w:val="004D7990"/>
    <w:rsid w:val="004E0990"/>
    <w:rsid w:val="00545D85"/>
    <w:rsid w:val="00547BFB"/>
    <w:rsid w:val="00581038"/>
    <w:rsid w:val="005900B5"/>
    <w:rsid w:val="005B5BEE"/>
    <w:rsid w:val="005E11A9"/>
    <w:rsid w:val="005E6AC6"/>
    <w:rsid w:val="0063344F"/>
    <w:rsid w:val="00672973"/>
    <w:rsid w:val="006852CF"/>
    <w:rsid w:val="006C4691"/>
    <w:rsid w:val="006F1370"/>
    <w:rsid w:val="00700F56"/>
    <w:rsid w:val="00712B34"/>
    <w:rsid w:val="00740299"/>
    <w:rsid w:val="00751A29"/>
    <w:rsid w:val="007E5381"/>
    <w:rsid w:val="007F6022"/>
    <w:rsid w:val="007F6B8E"/>
    <w:rsid w:val="008042B1"/>
    <w:rsid w:val="00830CF8"/>
    <w:rsid w:val="00840685"/>
    <w:rsid w:val="00853187"/>
    <w:rsid w:val="00854700"/>
    <w:rsid w:val="00863073"/>
    <w:rsid w:val="00864F18"/>
    <w:rsid w:val="008A7999"/>
    <w:rsid w:val="008B1F8A"/>
    <w:rsid w:val="008B4715"/>
    <w:rsid w:val="008D586C"/>
    <w:rsid w:val="00944046"/>
    <w:rsid w:val="00993D01"/>
    <w:rsid w:val="00995903"/>
    <w:rsid w:val="009967EE"/>
    <w:rsid w:val="00A17B35"/>
    <w:rsid w:val="00A21815"/>
    <w:rsid w:val="00A221EC"/>
    <w:rsid w:val="00A2335F"/>
    <w:rsid w:val="00A40F8C"/>
    <w:rsid w:val="00A55B52"/>
    <w:rsid w:val="00A55B87"/>
    <w:rsid w:val="00A7145A"/>
    <w:rsid w:val="00A76593"/>
    <w:rsid w:val="00A81370"/>
    <w:rsid w:val="00A8797B"/>
    <w:rsid w:val="00AA47AC"/>
    <w:rsid w:val="00AA527D"/>
    <w:rsid w:val="00AF257A"/>
    <w:rsid w:val="00B241F3"/>
    <w:rsid w:val="00B321AE"/>
    <w:rsid w:val="00B35309"/>
    <w:rsid w:val="00B43A7C"/>
    <w:rsid w:val="00B45597"/>
    <w:rsid w:val="00B45A78"/>
    <w:rsid w:val="00B730AA"/>
    <w:rsid w:val="00B739D1"/>
    <w:rsid w:val="00BB3EDE"/>
    <w:rsid w:val="00C05B23"/>
    <w:rsid w:val="00C55F10"/>
    <w:rsid w:val="00C5773F"/>
    <w:rsid w:val="00C66968"/>
    <w:rsid w:val="00C76159"/>
    <w:rsid w:val="00C7724A"/>
    <w:rsid w:val="00C9003E"/>
    <w:rsid w:val="00C9522F"/>
    <w:rsid w:val="00CA41BE"/>
    <w:rsid w:val="00CB28B4"/>
    <w:rsid w:val="00CB5755"/>
    <w:rsid w:val="00CD0714"/>
    <w:rsid w:val="00CF73C9"/>
    <w:rsid w:val="00D04CB0"/>
    <w:rsid w:val="00D103E1"/>
    <w:rsid w:val="00D13565"/>
    <w:rsid w:val="00D214F0"/>
    <w:rsid w:val="00D432AF"/>
    <w:rsid w:val="00D702F9"/>
    <w:rsid w:val="00D719B9"/>
    <w:rsid w:val="00D77CDE"/>
    <w:rsid w:val="00D80A73"/>
    <w:rsid w:val="00D8461B"/>
    <w:rsid w:val="00D868B1"/>
    <w:rsid w:val="00D95B9B"/>
    <w:rsid w:val="00DA09B3"/>
    <w:rsid w:val="00DB1882"/>
    <w:rsid w:val="00DC23FD"/>
    <w:rsid w:val="00DC7CE0"/>
    <w:rsid w:val="00DC7F65"/>
    <w:rsid w:val="00E466C7"/>
    <w:rsid w:val="00E549A2"/>
    <w:rsid w:val="00E54BE2"/>
    <w:rsid w:val="00E57C84"/>
    <w:rsid w:val="00E757E3"/>
    <w:rsid w:val="00EC4C2A"/>
    <w:rsid w:val="00EE5C96"/>
    <w:rsid w:val="00F02F96"/>
    <w:rsid w:val="00F14C82"/>
    <w:rsid w:val="00F14D17"/>
    <w:rsid w:val="00F25AC1"/>
    <w:rsid w:val="00F62684"/>
    <w:rsid w:val="00F83F62"/>
    <w:rsid w:val="00FA1E77"/>
    <w:rsid w:val="00FA62D0"/>
    <w:rsid w:val="00FB5A93"/>
    <w:rsid w:val="00FE134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4AE59614"/>
  <w15:docId w15:val="{A6FBE10B-710F-4DC7-9ED9-F5927A6A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AU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qFormat/>
    <w:rsid w:val="00D8461B"/>
    <w:pPr>
      <w:spacing w:after="0"/>
      <w:jc w:val="both"/>
    </w:pPr>
    <w:rPr>
      <w:rFonts w:ascii="Helvetica Neue Light" w:hAnsi="Helvetica Neue Light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8461B"/>
    <w:rPr>
      <w:rFonts w:ascii="Helvetica Neue Light" w:hAnsi="Helvetica Neue Light"/>
      <w:sz w:val="16"/>
      <w:szCs w:val="24"/>
    </w:rPr>
  </w:style>
  <w:style w:type="paragraph" w:styleId="Header">
    <w:name w:val="header"/>
    <w:basedOn w:val="Normal"/>
    <w:link w:val="HeaderChar"/>
    <w:uiPriority w:val="99"/>
    <w:unhideWhenUsed/>
    <w:rsid w:val="000461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4618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61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46186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6186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186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76E8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76E8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d.docs.live.net/2ebfd091564b2b09/Documents/Templates/--RECEPTION/NEW%20LH_Letterhead0001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NEW%20LH_Letterhead0001_Template</Template>
  <TotalTime>0</TotalTime>
  <Pages>3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0439024487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Back Office PC</dc:creator>
  <cp:keywords/>
  <dc:description/>
  <cp:lastModifiedBy>Enquiry | Links House</cp:lastModifiedBy>
  <cp:revision>2</cp:revision>
  <cp:lastPrinted>2019-09-17T06:05:00Z</cp:lastPrinted>
  <dcterms:created xsi:type="dcterms:W3CDTF">2019-09-17T06:05:00Z</dcterms:created>
  <dcterms:modified xsi:type="dcterms:W3CDTF">2019-09-17T06:05:00Z</dcterms:modified>
</cp:coreProperties>
</file>